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4777CB" w14:textId="36AC84FC" w:rsidR="004B4D34" w:rsidRDefault="004B4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C9109B">
        <w:rPr>
          <w:b/>
          <w:noProof/>
          <w:sz w:val="24"/>
        </w:rPr>
        <w:t>3</w:t>
      </w:r>
      <w:r w:rsidR="0002016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C3-</w:t>
      </w:r>
      <w:r w:rsidR="00EF2668">
        <w:rPr>
          <w:b/>
          <w:i/>
          <w:noProof/>
          <w:sz w:val="28"/>
          <w:lang w:eastAsia="ko-KR"/>
        </w:rPr>
        <w:t>24</w:t>
      </w:r>
      <w:r w:rsidR="0002016F">
        <w:rPr>
          <w:b/>
          <w:i/>
          <w:noProof/>
          <w:sz w:val="28"/>
          <w:lang w:eastAsia="ko-KR"/>
        </w:rPr>
        <w:t>5</w:t>
      </w:r>
      <w:r w:rsidR="00FC5C8E">
        <w:rPr>
          <w:b/>
          <w:i/>
          <w:noProof/>
          <w:sz w:val="28"/>
          <w:lang w:eastAsia="ko-KR"/>
        </w:rPr>
        <w:t>367</w:t>
      </w:r>
    </w:p>
    <w:p w14:paraId="3ACBA41A" w14:textId="4A9C3828" w:rsidR="004B4D34" w:rsidRDefault="0002016F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Hefei</w:t>
      </w:r>
      <w:r w:rsidR="002E48C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4B4D3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DB1F6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36428C">
        <w:rPr>
          <w:b/>
          <w:noProof/>
          <w:sz w:val="24"/>
        </w:rPr>
        <w:t xml:space="preserve"> </w:t>
      </w:r>
      <w:r w:rsidR="00DB1F61">
        <w:rPr>
          <w:b/>
          <w:noProof/>
          <w:sz w:val="24"/>
        </w:rPr>
        <w:t xml:space="preserve">August </w:t>
      </w:r>
      <w:r w:rsidR="004B4D34">
        <w:rPr>
          <w:b/>
          <w:noProof/>
          <w:sz w:val="24"/>
        </w:rPr>
        <w:t>202</w:t>
      </w:r>
      <w:r w:rsidR="00EF2668">
        <w:rPr>
          <w:b/>
          <w:noProof/>
          <w:sz w:val="24"/>
        </w:rPr>
        <w:t>4</w:t>
      </w:r>
    </w:p>
    <w:p w14:paraId="31634EF1" w14:textId="1376964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C2489">
        <w:rPr>
          <w:rFonts w:ascii="Arial" w:hAnsi="Arial" w:cs="Arial"/>
          <w:b/>
        </w:rPr>
        <w:t>Nokia</w:t>
      </w:r>
    </w:p>
    <w:p w14:paraId="49D830B1" w14:textId="621030A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2489" w:rsidRPr="006C2489">
        <w:rPr>
          <w:rFonts w:ascii="Arial" w:hAnsi="Arial" w:cs="Arial"/>
          <w:b/>
        </w:rPr>
        <w:t>Discussion paper on Digital asset (Avatar) TS spec in CT3</w:t>
      </w:r>
    </w:p>
    <w:p w14:paraId="05D0D889" w14:textId="7CC1282F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380FB844" w14:textId="1348EA9E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C5C8E">
        <w:rPr>
          <w:rFonts w:ascii="Arial" w:hAnsi="Arial" w:cs="Arial"/>
          <w:b/>
        </w:rPr>
        <w:t>19.42 (</w:t>
      </w:r>
      <w:proofErr w:type="spellStart"/>
      <w:r w:rsidR="00FC5C8E">
        <w:rPr>
          <w:rFonts w:ascii="Arial" w:hAnsi="Arial" w:cs="Arial"/>
          <w:b/>
        </w:rPr>
        <w:t>Metaverse_App</w:t>
      </w:r>
      <w:proofErr w:type="spellEnd"/>
      <w:r w:rsidR="00FC5C8E">
        <w:rPr>
          <w:rFonts w:ascii="Arial" w:hAnsi="Arial" w:cs="Arial"/>
          <w:b/>
        </w:rPr>
        <w:t>)</w:t>
      </w:r>
    </w:p>
    <w:p w14:paraId="4E1CE0E5" w14:textId="14BF06B8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2489">
        <w:rPr>
          <w:rFonts w:ascii="Arial" w:hAnsi="Arial" w:cs="Arial"/>
          <w:b/>
        </w:rPr>
        <w:t>Rel-19</w:t>
      </w:r>
    </w:p>
    <w:p w14:paraId="44EC8303" w14:textId="77777777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5C21FDCC" w14:textId="5E69C998" w:rsidR="006C2489" w:rsidRPr="003C51BE" w:rsidRDefault="006C2489" w:rsidP="006C2489">
      <w:pPr>
        <w:rPr>
          <w:lang w:eastAsia="ar-SA"/>
        </w:rPr>
      </w:pPr>
      <w:r w:rsidRPr="003C51BE">
        <w:rPr>
          <w:lang w:eastAsia="ar-SA"/>
        </w:rPr>
        <w:t xml:space="preserve">This document discusses about the </w:t>
      </w:r>
      <w:r>
        <w:rPr>
          <w:lang w:eastAsia="ar-SA"/>
        </w:rPr>
        <w:t>n</w:t>
      </w:r>
      <w:r w:rsidRPr="00D456A5">
        <w:rPr>
          <w:lang w:eastAsia="ar-SA"/>
        </w:rPr>
        <w:t xml:space="preserve">eed </w:t>
      </w:r>
      <w:r>
        <w:rPr>
          <w:lang w:eastAsia="ar-SA"/>
        </w:rPr>
        <w:t xml:space="preserve">for </w:t>
      </w:r>
      <w:r w:rsidRPr="006C2489">
        <w:rPr>
          <w:lang w:eastAsia="ar-SA"/>
        </w:rPr>
        <w:t>Digital asset (Avatar) TS spec in CT3</w:t>
      </w:r>
      <w:r>
        <w:rPr>
          <w:lang w:eastAsia="ar-SA"/>
        </w:rPr>
        <w:t>.</w:t>
      </w:r>
    </w:p>
    <w:p w14:paraId="406AF16B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61BC5BDA" w14:textId="6A1C75E0" w:rsidR="004B4D34" w:rsidRDefault="00904CDD" w:rsidP="00C064F4">
      <w:pPr>
        <w:pStyle w:val="Heading1"/>
      </w:pPr>
      <w:r>
        <w:t>Introduction:</w:t>
      </w:r>
    </w:p>
    <w:p w14:paraId="7FD425E3" w14:textId="6233A475" w:rsidR="00904CDD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Digital asset is studied </w:t>
      </w:r>
      <w:r w:rsidR="00C064F4">
        <w:rPr>
          <w:rFonts w:ascii="Arial" w:hAnsi="Arial" w:cs="Arial"/>
        </w:rPr>
        <w:t xml:space="preserve">and specified </w:t>
      </w:r>
      <w:r>
        <w:rPr>
          <w:rFonts w:ascii="Arial" w:hAnsi="Arial" w:cs="Arial"/>
        </w:rPr>
        <w:t>across different workgroups namely SA1, SA4, SA6 within 3GPP.</w:t>
      </w:r>
    </w:p>
    <w:p w14:paraId="1276EFCB" w14:textId="3E558F05" w:rsidR="00C064F4" w:rsidRDefault="00C064F4">
      <w:pPr>
        <w:rPr>
          <w:rFonts w:ascii="Arial" w:hAnsi="Arial" w:cs="Arial"/>
        </w:rPr>
      </w:pPr>
      <w:r>
        <w:rPr>
          <w:rFonts w:ascii="Arial" w:hAnsi="Arial" w:cs="Arial"/>
        </w:rPr>
        <w:t>The study is ongoing in SA3, SA4.</w:t>
      </w:r>
    </w:p>
    <w:p w14:paraId="68645F84" w14:textId="33AACF5E" w:rsidR="005B1666" w:rsidRDefault="005B1666" w:rsidP="00904CDD">
      <w:pPr>
        <w:pStyle w:val="Heading1"/>
      </w:pPr>
      <w:r>
        <w:t>SA1 Status</w:t>
      </w:r>
    </w:p>
    <w:p w14:paraId="121CAD10" w14:textId="07849896" w:rsidR="004B4D34" w:rsidRDefault="006916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TS 22.156 clause 3.1, </w:t>
      </w:r>
    </w:p>
    <w:p w14:paraId="7B702AE1" w14:textId="77777777" w:rsidR="00691686" w:rsidRPr="00691686" w:rsidRDefault="00691686" w:rsidP="00691686">
      <w:pPr>
        <w:rPr>
          <w:b/>
          <w:bCs/>
          <w:color w:val="00B050"/>
        </w:rPr>
      </w:pPr>
      <w:r w:rsidRPr="004E66ED">
        <w:rPr>
          <w:b/>
        </w:rPr>
        <w:t>digital asset</w:t>
      </w:r>
      <w:r w:rsidRPr="004E66ED">
        <w:t>:</w:t>
      </w:r>
      <w:r>
        <w:t xml:space="preserve"> </w:t>
      </w:r>
      <w:r w:rsidRPr="004E66ED">
        <w:t xml:space="preserve">digitally stored information that is uniquely identifiable and can be used to realize value according to their licensing conditions and applicable regulations. Examples of digital assets include </w:t>
      </w:r>
      <w:r w:rsidRPr="00691686">
        <w:rPr>
          <w:b/>
          <w:bCs/>
          <w:color w:val="00B050"/>
        </w:rPr>
        <w:t xml:space="preserve">digital representation (avatar), software licenses, gift certificates, tokens and files (e.g., music files) that have been purchased. This is not an exhaustive list of examples. </w:t>
      </w:r>
    </w:p>
    <w:p w14:paraId="056B2B7E" w14:textId="77777777" w:rsidR="00691686" w:rsidRDefault="00691686">
      <w:pPr>
        <w:rPr>
          <w:rFonts w:ascii="Arial" w:hAnsi="Arial" w:cs="Arial"/>
        </w:rPr>
      </w:pPr>
    </w:p>
    <w:p w14:paraId="5C05389C" w14:textId="6817BEBF" w:rsidR="00904CDD" w:rsidRDefault="00904CDD" w:rsidP="00904CDD">
      <w:pPr>
        <w:pStyle w:val="Heading1"/>
      </w:pPr>
      <w:r>
        <w:t>SA4 Status</w:t>
      </w:r>
    </w:p>
    <w:p w14:paraId="77479D06" w14:textId="77777777" w:rsidR="00904CDD" w:rsidRDefault="00904CDD">
      <w:pPr>
        <w:rPr>
          <w:rFonts w:ascii="Arial" w:hAnsi="Arial" w:cs="Arial"/>
        </w:rPr>
      </w:pPr>
    </w:p>
    <w:p w14:paraId="6749959B" w14:textId="21B6F4D7" w:rsidR="00904CDD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TR 26.813, </w:t>
      </w:r>
      <w:r w:rsidRPr="00904CDD">
        <w:rPr>
          <w:rFonts w:ascii="Arial" w:hAnsi="Arial" w:cs="Arial"/>
        </w:rPr>
        <w:t>Avatar Representation and Communication</w:t>
      </w:r>
      <w:r>
        <w:rPr>
          <w:rFonts w:ascii="Arial" w:hAnsi="Arial" w:cs="Arial"/>
        </w:rPr>
        <w:t xml:space="preserve"> is the dedicated study on Avatar which is the subset of the digital asset.</w:t>
      </w:r>
    </w:p>
    <w:p w14:paraId="7037452A" w14:textId="77777777" w:rsidR="00904CDD" w:rsidRDefault="00904CDD">
      <w:pPr>
        <w:rPr>
          <w:rFonts w:ascii="Arial" w:hAnsi="Arial" w:cs="Arial"/>
        </w:rPr>
      </w:pPr>
    </w:p>
    <w:p w14:paraId="24B21F7E" w14:textId="063B99E1" w:rsidR="00904CDD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TR 26.813 clause 7 </w:t>
      </w:r>
      <w:proofErr w:type="spellStart"/>
      <w:r>
        <w:rPr>
          <w:rFonts w:ascii="Arial" w:hAnsi="Arial" w:cs="Arial"/>
        </w:rPr>
        <w:t>refererene</w:t>
      </w:r>
      <w:proofErr w:type="spellEnd"/>
      <w:r>
        <w:rPr>
          <w:rFonts w:ascii="Arial" w:hAnsi="Arial" w:cs="Arial"/>
        </w:rPr>
        <w:t xml:space="preserve"> architecture, </w:t>
      </w:r>
    </w:p>
    <w:p w14:paraId="6ACAAD31" w14:textId="5E8562D8" w:rsidR="00904CDD" w:rsidRDefault="005434A0">
      <w:pPr>
        <w:rPr>
          <w:rFonts w:ascii="Arial" w:hAnsi="Arial" w:cs="Arial"/>
        </w:rPr>
      </w:pPr>
      <w:bookmarkStart w:id="0" w:name="MCCQCTEMPBM_00000078"/>
      <w:r>
        <w:rPr>
          <w:noProof/>
        </w:rPr>
        <w:lastRenderedPageBreak/>
        <w:pict w14:anchorId="0D21A5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81.5pt;height:250pt;visibility:visible;mso-wrap-style:square">
            <v:imagedata r:id="rId8" o:title=""/>
          </v:shape>
        </w:pict>
      </w:r>
      <w:bookmarkEnd w:id="0"/>
    </w:p>
    <w:p w14:paraId="1D9D387D" w14:textId="0CD25ABE" w:rsidR="005B1666" w:rsidRDefault="005B1666" w:rsidP="00904CDD">
      <w:pPr>
        <w:pStyle w:val="Heading1"/>
      </w:pPr>
      <w:r>
        <w:t>SA6 Status</w:t>
      </w:r>
    </w:p>
    <w:p w14:paraId="68D36986" w14:textId="2E76C62B" w:rsidR="005B1666" w:rsidRPr="005B1666" w:rsidRDefault="005B1666">
      <w:pPr>
        <w:rPr>
          <w:rFonts w:ascii="Arial" w:hAnsi="Arial" w:cs="Arial"/>
          <w:bCs/>
        </w:rPr>
      </w:pPr>
      <w:r w:rsidRPr="005B1666">
        <w:rPr>
          <w:rFonts w:ascii="Arial" w:hAnsi="Arial" w:cs="Arial"/>
          <w:bCs/>
        </w:rPr>
        <w:t xml:space="preserve">As per SA6 </w:t>
      </w:r>
      <w:proofErr w:type="spellStart"/>
      <w:r w:rsidRPr="005B1666">
        <w:rPr>
          <w:rFonts w:ascii="Arial" w:hAnsi="Arial" w:cs="Arial"/>
          <w:bCs/>
        </w:rPr>
        <w:t>Metaverse_App</w:t>
      </w:r>
      <w:proofErr w:type="spellEnd"/>
      <w:r w:rsidRPr="005B1666">
        <w:rPr>
          <w:rFonts w:ascii="Arial" w:hAnsi="Arial" w:cs="Arial"/>
          <w:bCs/>
        </w:rPr>
        <w:t xml:space="preserve"> WID (SP-2</w:t>
      </w:r>
      <w:r>
        <w:rPr>
          <w:rFonts w:ascii="Arial" w:hAnsi="Arial" w:cs="Arial"/>
          <w:bCs/>
        </w:rPr>
        <w:t>41390</w:t>
      </w:r>
      <w:r w:rsidRPr="005B1666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, it is agreed to create a new TS for digital asset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3180"/>
      </w:tblGrid>
      <w:tr w:rsidR="005B1666" w:rsidRPr="005B1666" w14:paraId="1E84E7BA" w14:textId="77777777" w:rsidTr="005B1666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35EA" w14:textId="77777777" w:rsidR="005B1666" w:rsidRPr="005B1666" w:rsidRDefault="005B1666" w:rsidP="005B1666">
            <w:pPr>
              <w:rPr>
                <w:rFonts w:ascii="Arial" w:hAnsi="Arial" w:cs="Arial"/>
                <w:bCs/>
                <w:i/>
              </w:rPr>
            </w:pPr>
            <w:r w:rsidRPr="005B1666">
              <w:rPr>
                <w:rFonts w:ascii="Arial" w:hAnsi="Arial" w:cs="Arial"/>
                <w:bCs/>
                <w:i/>
              </w:rP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0BA1" w14:textId="77777777" w:rsidR="005B1666" w:rsidRPr="005B1666" w:rsidRDefault="005B1666" w:rsidP="005B1666">
            <w:pPr>
              <w:rPr>
                <w:rFonts w:ascii="Arial" w:hAnsi="Arial" w:cs="Arial"/>
                <w:bCs/>
                <w:i/>
              </w:rPr>
            </w:pPr>
            <w:r w:rsidRPr="005B1666">
              <w:rPr>
                <w:rFonts w:ascii="Arial" w:hAnsi="Arial" w:cs="Arial"/>
                <w:bCs/>
                <w:i/>
              </w:rPr>
              <w:t>23.438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ED1C" w14:textId="77777777" w:rsidR="005B1666" w:rsidRPr="005B1666" w:rsidRDefault="005B1666" w:rsidP="005B1666">
            <w:pPr>
              <w:rPr>
                <w:rFonts w:ascii="Arial" w:hAnsi="Arial" w:cs="Arial"/>
                <w:bCs/>
                <w:i/>
              </w:rPr>
            </w:pPr>
            <w:r w:rsidRPr="005B1666">
              <w:rPr>
                <w:rFonts w:ascii="Arial" w:hAnsi="Arial" w:cs="Arial"/>
                <w:bCs/>
                <w:i/>
              </w:rPr>
              <w:t>Service Enabler Architecture Layer for Verticals (SEAL</w:t>
            </w:r>
            <w:proofErr w:type="gramStart"/>
            <w:r w:rsidRPr="005B1666">
              <w:rPr>
                <w:rFonts w:ascii="Arial" w:hAnsi="Arial" w:cs="Arial"/>
                <w:bCs/>
                <w:i/>
              </w:rPr>
              <w:t>);</w:t>
            </w:r>
            <w:proofErr w:type="gramEnd"/>
          </w:p>
          <w:p w14:paraId="19745245" w14:textId="77777777" w:rsidR="005B1666" w:rsidRPr="005B1666" w:rsidRDefault="005B1666" w:rsidP="005B1666">
            <w:pPr>
              <w:rPr>
                <w:rFonts w:ascii="Arial" w:hAnsi="Arial" w:cs="Arial"/>
                <w:bCs/>
                <w:i/>
              </w:rPr>
            </w:pPr>
            <w:r w:rsidRPr="005B1666">
              <w:rPr>
                <w:rFonts w:ascii="Arial" w:hAnsi="Arial" w:cs="Arial"/>
                <w:bCs/>
                <w:i/>
              </w:rPr>
              <w:t xml:space="preserve">Digital asset </w:t>
            </w:r>
          </w:p>
        </w:tc>
      </w:tr>
    </w:tbl>
    <w:p w14:paraId="7254832F" w14:textId="77777777" w:rsidR="00691686" w:rsidRDefault="00691686">
      <w:pPr>
        <w:rPr>
          <w:rFonts w:ascii="Arial" w:hAnsi="Arial" w:cs="Arial"/>
        </w:rPr>
      </w:pPr>
    </w:p>
    <w:p w14:paraId="2E06ADA2" w14:textId="083BBC9E" w:rsidR="005B1666" w:rsidRDefault="005B1666" w:rsidP="00904CDD">
      <w:pPr>
        <w:pStyle w:val="Heading1"/>
      </w:pPr>
      <w:r>
        <w:t>Extensible Nature of digital asset</w:t>
      </w:r>
    </w:p>
    <w:p w14:paraId="7F48CE1A" w14:textId="1189B7E4" w:rsidR="00904CDD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avatar architecture clearly explains the different attributes/parameters which are very specific to avatar. </w:t>
      </w:r>
    </w:p>
    <w:p w14:paraId="4E1C71AE" w14:textId="3E2DD4C8" w:rsidR="00691686" w:rsidRDefault="006916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Even though the current 3GPP release-19 focuses on avatar, the digital asset is highly extensible </w:t>
      </w:r>
      <w:r w:rsidR="005B1666">
        <w:rPr>
          <w:rFonts w:ascii="Arial" w:hAnsi="Arial" w:cs="Arial"/>
        </w:rPr>
        <w:t xml:space="preserve">for many </w:t>
      </w:r>
      <w:proofErr w:type="spellStart"/>
      <w:r w:rsidR="005B1666">
        <w:rPr>
          <w:rFonts w:ascii="Arial" w:hAnsi="Arial" w:cs="Arial"/>
        </w:rPr>
        <w:t>usecases</w:t>
      </w:r>
      <w:proofErr w:type="spellEnd"/>
      <w:r w:rsidR="005B1666">
        <w:rPr>
          <w:rFonts w:ascii="Arial" w:hAnsi="Arial" w:cs="Arial"/>
        </w:rPr>
        <w:t xml:space="preserve"> </w:t>
      </w:r>
      <w:r w:rsidR="00904CDD">
        <w:rPr>
          <w:rFonts w:ascii="Arial" w:hAnsi="Arial" w:cs="Arial"/>
        </w:rPr>
        <w:t>with the different content and services nature.</w:t>
      </w:r>
    </w:p>
    <w:p w14:paraId="6A37D80A" w14:textId="6B0B93BB" w:rsidR="00904CDD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t>This will lead to the different APIs within digital asset category.</w:t>
      </w:r>
    </w:p>
    <w:p w14:paraId="28E5611D" w14:textId="7CB022B0" w:rsidR="00904CDD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t>The security considerations could be different wherein SA3 study is still ongoing.</w:t>
      </w:r>
    </w:p>
    <w:p w14:paraId="550A0D49" w14:textId="16DDC51F" w:rsidR="00904CDD" w:rsidRDefault="00904CDD" w:rsidP="00904CDD">
      <w:pPr>
        <w:pStyle w:val="Heading1"/>
      </w:pPr>
      <w:r>
        <w:t>Conclusion:</w:t>
      </w:r>
    </w:p>
    <w:p w14:paraId="34412A0C" w14:textId="607EA03C" w:rsidR="005434A0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 stage 1 (SA1) requirement, stage 2 status across SA6, SA4 and nature of the digital asset analysis, </w:t>
      </w:r>
      <w:r w:rsidR="005434A0">
        <w:rPr>
          <w:rFonts w:ascii="Arial" w:hAnsi="Arial" w:cs="Arial"/>
        </w:rPr>
        <w:t>the multiple APIs are needed in the future.</w:t>
      </w:r>
    </w:p>
    <w:p w14:paraId="2BF47665" w14:textId="664D3E8F" w:rsidR="00904CDD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t>Nokia prefers to have the dedicated stage 3 technical specifications in CT3 to handle the digital asset</w:t>
      </w:r>
      <w:r w:rsidR="005434A0">
        <w:rPr>
          <w:rFonts w:ascii="Arial" w:hAnsi="Arial" w:cs="Arial"/>
        </w:rPr>
        <w:t>s with flexible operations</w:t>
      </w:r>
      <w:r>
        <w:rPr>
          <w:rFonts w:ascii="Arial" w:hAnsi="Arial" w:cs="Arial"/>
        </w:rPr>
        <w:t>.</w:t>
      </w:r>
    </w:p>
    <w:sectPr w:rsidR="00904CDD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03C26" w14:textId="77777777" w:rsidR="009A4DE8" w:rsidRDefault="009A4DE8">
      <w:r>
        <w:separator/>
      </w:r>
    </w:p>
    <w:p w14:paraId="5FF0594A" w14:textId="77777777" w:rsidR="009A4DE8" w:rsidRDefault="009A4DE8"/>
  </w:endnote>
  <w:endnote w:type="continuationSeparator" w:id="0">
    <w:p w14:paraId="31664805" w14:textId="77777777" w:rsidR="009A4DE8" w:rsidRDefault="009A4DE8">
      <w:r>
        <w:continuationSeparator/>
      </w:r>
    </w:p>
    <w:p w14:paraId="3BE5BE49" w14:textId="77777777" w:rsidR="009A4DE8" w:rsidRDefault="009A4D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CEE5CC" w14:textId="77777777" w:rsidR="009A4DE8" w:rsidRDefault="009A4DE8">
      <w:r>
        <w:separator/>
      </w:r>
    </w:p>
    <w:p w14:paraId="32528F16" w14:textId="77777777" w:rsidR="009A4DE8" w:rsidRDefault="009A4DE8"/>
  </w:footnote>
  <w:footnote w:type="continuationSeparator" w:id="0">
    <w:p w14:paraId="7DFBA8E4" w14:textId="77777777" w:rsidR="009A4DE8" w:rsidRDefault="009A4DE8">
      <w:r>
        <w:continuationSeparator/>
      </w:r>
    </w:p>
    <w:p w14:paraId="3A8B2ED6" w14:textId="77777777" w:rsidR="009A4DE8" w:rsidRDefault="009A4D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68EF70DF"/>
    <w:multiLevelType w:val="hybridMultilevel"/>
    <w:tmpl w:val="4AD8A3B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17"/>
  </w:num>
  <w:num w:numId="3" w16cid:durableId="403261632">
    <w:abstractNumId w:val="16"/>
  </w:num>
  <w:num w:numId="4" w16cid:durableId="576600070">
    <w:abstractNumId w:val="11"/>
  </w:num>
  <w:num w:numId="5" w16cid:durableId="45759559">
    <w:abstractNumId w:val="22"/>
  </w:num>
  <w:num w:numId="6" w16cid:durableId="757947713">
    <w:abstractNumId w:val="14"/>
  </w:num>
  <w:num w:numId="7" w16cid:durableId="1611623379">
    <w:abstractNumId w:val="13"/>
  </w:num>
  <w:num w:numId="8" w16cid:durableId="1425104522">
    <w:abstractNumId w:val="19"/>
  </w:num>
  <w:num w:numId="9" w16cid:durableId="208538116">
    <w:abstractNumId w:val="18"/>
  </w:num>
  <w:num w:numId="10" w16cid:durableId="1725368111">
    <w:abstractNumId w:val="15"/>
  </w:num>
  <w:num w:numId="11" w16cid:durableId="1412695441">
    <w:abstractNumId w:val="12"/>
  </w:num>
  <w:num w:numId="12" w16cid:durableId="1169056998">
    <w:abstractNumId w:val="24"/>
  </w:num>
  <w:num w:numId="13" w16cid:durableId="705057080">
    <w:abstractNumId w:val="21"/>
  </w:num>
  <w:num w:numId="14" w16cid:durableId="575437599">
    <w:abstractNumId w:val="20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52699150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D57"/>
    <w:rsid w:val="0002016F"/>
    <w:rsid w:val="000541F3"/>
    <w:rsid w:val="000A4C70"/>
    <w:rsid w:val="001277C2"/>
    <w:rsid w:val="0016654F"/>
    <w:rsid w:val="00265859"/>
    <w:rsid w:val="002E48CC"/>
    <w:rsid w:val="00352604"/>
    <w:rsid w:val="0036428C"/>
    <w:rsid w:val="00445374"/>
    <w:rsid w:val="004B4D34"/>
    <w:rsid w:val="004E2C2A"/>
    <w:rsid w:val="00532857"/>
    <w:rsid w:val="005377F5"/>
    <w:rsid w:val="005434A0"/>
    <w:rsid w:val="005A0D5B"/>
    <w:rsid w:val="005B1666"/>
    <w:rsid w:val="005E336A"/>
    <w:rsid w:val="005E6CC1"/>
    <w:rsid w:val="00671CFB"/>
    <w:rsid w:val="00691686"/>
    <w:rsid w:val="006B47D4"/>
    <w:rsid w:val="006C2489"/>
    <w:rsid w:val="006C5C5A"/>
    <w:rsid w:val="00716799"/>
    <w:rsid w:val="007A2246"/>
    <w:rsid w:val="007A6280"/>
    <w:rsid w:val="007F616B"/>
    <w:rsid w:val="00827299"/>
    <w:rsid w:val="008702C7"/>
    <w:rsid w:val="00904CDD"/>
    <w:rsid w:val="009230A2"/>
    <w:rsid w:val="009473AE"/>
    <w:rsid w:val="00970E1C"/>
    <w:rsid w:val="00992622"/>
    <w:rsid w:val="009A4DE8"/>
    <w:rsid w:val="009E0105"/>
    <w:rsid w:val="00A1200C"/>
    <w:rsid w:val="00A84345"/>
    <w:rsid w:val="00B202D8"/>
    <w:rsid w:val="00B32F84"/>
    <w:rsid w:val="00B60D57"/>
    <w:rsid w:val="00B816A1"/>
    <w:rsid w:val="00BE5517"/>
    <w:rsid w:val="00C064F4"/>
    <w:rsid w:val="00C10F82"/>
    <w:rsid w:val="00C13006"/>
    <w:rsid w:val="00C9109B"/>
    <w:rsid w:val="00D47F14"/>
    <w:rsid w:val="00DB1F61"/>
    <w:rsid w:val="00DC6D55"/>
    <w:rsid w:val="00E02970"/>
    <w:rsid w:val="00E7527D"/>
    <w:rsid w:val="00EB7529"/>
    <w:rsid w:val="00EF2668"/>
    <w:rsid w:val="00F34A59"/>
    <w:rsid w:val="00FA6240"/>
    <w:rsid w:val="00FC5C8E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7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Parthasarathi [Nokia]</cp:lastModifiedBy>
  <cp:revision>9</cp:revision>
  <cp:lastPrinted>2003-09-26T09:29:00Z</cp:lastPrinted>
  <dcterms:created xsi:type="dcterms:W3CDTF">2024-06-24T21:33:00Z</dcterms:created>
  <dcterms:modified xsi:type="dcterms:W3CDTF">2024-10-07T13:49:00Z</dcterms:modified>
</cp:coreProperties>
</file>